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903" w:rsidRPr="008E3409" w:rsidRDefault="00CE3903" w:rsidP="006A4EEC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</w:t>
      </w:r>
      <w:r w:rsidRPr="008E3409">
        <w:rPr>
          <w:sz w:val="28"/>
        </w:rPr>
        <w:t>Приложение</w:t>
      </w:r>
      <w:r>
        <w:rPr>
          <w:sz w:val="28"/>
        </w:rPr>
        <w:t xml:space="preserve"> 19</w:t>
      </w:r>
    </w:p>
    <w:p w:rsidR="00CE3903" w:rsidRDefault="00CE3903" w:rsidP="00D8311A">
      <w:pPr>
        <w:jc w:val="right"/>
        <w:rPr>
          <w:sz w:val="28"/>
        </w:rPr>
      </w:pPr>
      <w:r>
        <w:rPr>
          <w:sz w:val="28"/>
        </w:rPr>
        <w:t>к решению Совета депутатов</w:t>
      </w:r>
    </w:p>
    <w:p w:rsidR="00CE3903" w:rsidRDefault="00CE3903" w:rsidP="00D8311A">
      <w:pPr>
        <w:jc w:val="right"/>
        <w:rPr>
          <w:sz w:val="28"/>
        </w:rPr>
      </w:pPr>
      <w:r>
        <w:rPr>
          <w:sz w:val="28"/>
        </w:rPr>
        <w:t>Усвятского сельского поселения</w:t>
      </w:r>
    </w:p>
    <w:p w:rsidR="00CE3903" w:rsidRDefault="00CE3903" w:rsidP="00D8311A">
      <w:pPr>
        <w:jc w:val="right"/>
        <w:rPr>
          <w:sz w:val="28"/>
        </w:rPr>
      </w:pPr>
      <w:r>
        <w:rPr>
          <w:sz w:val="28"/>
        </w:rPr>
        <w:t>Дорогобужского района Смоленской области</w:t>
      </w:r>
    </w:p>
    <w:p w:rsidR="00CE3903" w:rsidRDefault="00CE3903" w:rsidP="00D8311A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от «  »                       года № </w:t>
      </w:r>
    </w:p>
    <w:p w:rsidR="00CE3903" w:rsidRPr="008E3409" w:rsidRDefault="00CE3903" w:rsidP="00D8311A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</w:t>
      </w:r>
    </w:p>
    <w:p w:rsidR="00CE3903" w:rsidRPr="00D8311A" w:rsidRDefault="00CE3903" w:rsidP="00D8311A">
      <w:pPr>
        <w:jc w:val="right"/>
        <w:rPr>
          <w:sz w:val="28"/>
        </w:rPr>
      </w:pPr>
    </w:p>
    <w:p w:rsidR="00CE3903" w:rsidRPr="00AB5DF6" w:rsidRDefault="00CE3903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AB5DF6">
        <w:rPr>
          <w:b/>
          <w:sz w:val="28"/>
        </w:rPr>
        <w:t>рограмм</w:t>
      </w:r>
      <w:r>
        <w:rPr>
          <w:b/>
          <w:sz w:val="28"/>
        </w:rPr>
        <w:t>а муниципальных гарантий Усвятского сельского поселения   Дорогобужского района Смоленской области на 2019</w:t>
      </w:r>
      <w:r w:rsidRPr="00AB5DF6">
        <w:rPr>
          <w:b/>
          <w:sz w:val="28"/>
        </w:rPr>
        <w:t xml:space="preserve"> год</w:t>
      </w:r>
    </w:p>
    <w:p w:rsidR="00CE3903" w:rsidRPr="00AB5DF6" w:rsidRDefault="00CE3903" w:rsidP="00315F80">
      <w:pPr>
        <w:jc w:val="center"/>
        <w:rPr>
          <w:b/>
          <w:sz w:val="28"/>
        </w:rPr>
      </w:pPr>
    </w:p>
    <w:p w:rsidR="00CE3903" w:rsidRPr="00AB5DF6" w:rsidRDefault="00CE3903" w:rsidP="00315F80">
      <w:pPr>
        <w:jc w:val="center"/>
        <w:rPr>
          <w:b/>
          <w:sz w:val="28"/>
        </w:rPr>
      </w:pPr>
      <w:r w:rsidRPr="00AB5DF6">
        <w:rPr>
          <w:b/>
          <w:sz w:val="28"/>
        </w:rPr>
        <w:t>1. Перечень подлежащих предост</w:t>
      </w:r>
      <w:r>
        <w:rPr>
          <w:b/>
          <w:sz w:val="28"/>
        </w:rPr>
        <w:t>авлению муниципальных гарантий</w:t>
      </w:r>
      <w:r w:rsidRPr="006A4EEC">
        <w:rPr>
          <w:b/>
          <w:sz w:val="28"/>
        </w:rPr>
        <w:t xml:space="preserve"> </w:t>
      </w:r>
      <w:r>
        <w:rPr>
          <w:b/>
          <w:sz w:val="28"/>
        </w:rPr>
        <w:t xml:space="preserve">Усвятского сельского поселения   Дорогобужского район </w:t>
      </w:r>
      <w:r w:rsidRPr="00AB5DF6">
        <w:rPr>
          <w:b/>
          <w:sz w:val="28"/>
        </w:rPr>
        <w:t xml:space="preserve"> Смоленской области в 20</w:t>
      </w:r>
      <w:r>
        <w:rPr>
          <w:b/>
          <w:sz w:val="28"/>
        </w:rPr>
        <w:t xml:space="preserve">19 </w:t>
      </w:r>
      <w:r w:rsidRPr="00AB5DF6">
        <w:rPr>
          <w:b/>
          <w:sz w:val="28"/>
        </w:rPr>
        <w:t>год</w:t>
      </w:r>
      <w:r>
        <w:rPr>
          <w:b/>
          <w:sz w:val="28"/>
        </w:rPr>
        <w:t>у</w:t>
      </w:r>
    </w:p>
    <w:p w:rsidR="00CE3903" w:rsidRDefault="00CE3903" w:rsidP="00315F80">
      <w:pPr>
        <w:jc w:val="center"/>
        <w:rPr>
          <w:b/>
          <w:sz w:val="28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853"/>
        <w:gridCol w:w="1980"/>
        <w:gridCol w:w="2160"/>
        <w:gridCol w:w="1671"/>
        <w:gridCol w:w="1796"/>
        <w:gridCol w:w="3796"/>
      </w:tblGrid>
      <w:tr w:rsidR="00CE3903" w:rsidRPr="00AB5DF6">
        <w:trPr>
          <w:cantSplit/>
          <w:trHeight w:val="1194"/>
        </w:trPr>
        <w:tc>
          <w:tcPr>
            <w:tcW w:w="567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53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 xml:space="preserve">Цель </w:t>
            </w:r>
            <w:r>
              <w:rPr>
                <w:b/>
                <w:sz w:val="24"/>
                <w:szCs w:val="24"/>
              </w:rPr>
              <w:t xml:space="preserve">(направление) </w:t>
            </w:r>
            <w:r w:rsidRPr="00AB5DF6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1980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Категория</w:t>
            </w:r>
            <w:r w:rsidRPr="00AB5DF6">
              <w:rPr>
                <w:b/>
                <w:sz w:val="24"/>
                <w:szCs w:val="24"/>
              </w:rPr>
              <w:t xml:space="preserve"> принципал</w:t>
            </w:r>
            <w:r>
              <w:rPr>
                <w:b/>
                <w:sz w:val="24"/>
                <w:szCs w:val="24"/>
              </w:rPr>
              <w:t>ов</w:t>
            </w:r>
          </w:p>
        </w:tc>
        <w:tc>
          <w:tcPr>
            <w:tcW w:w="2160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671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796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796" w:type="dxa"/>
            <w:vAlign w:val="center"/>
          </w:tcPr>
          <w:p w:rsidR="00CE3903" w:rsidRPr="00AB5DF6" w:rsidRDefault="00CE3903" w:rsidP="007877E7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Иные условия предоставления гарантий муниципальных гарантий Усвятского сельского поселения Дорогобужского района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Смоленской области</w:t>
            </w:r>
          </w:p>
        </w:tc>
      </w:tr>
    </w:tbl>
    <w:p w:rsidR="00CE3903" w:rsidRPr="009434F0" w:rsidRDefault="00CE3903" w:rsidP="00DD3EB4">
      <w:pPr>
        <w:rPr>
          <w:sz w:val="2"/>
          <w:szCs w:val="2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853"/>
        <w:gridCol w:w="1980"/>
        <w:gridCol w:w="2160"/>
        <w:gridCol w:w="1671"/>
        <w:gridCol w:w="1796"/>
        <w:gridCol w:w="3796"/>
      </w:tblGrid>
      <w:tr w:rsidR="00CE3903" w:rsidRPr="00AB5DF6">
        <w:trPr>
          <w:cantSplit/>
          <w:trHeight w:val="155"/>
          <w:tblHeader/>
        </w:trPr>
        <w:tc>
          <w:tcPr>
            <w:tcW w:w="567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5</w:t>
            </w:r>
          </w:p>
        </w:tc>
        <w:tc>
          <w:tcPr>
            <w:tcW w:w="1796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6</w:t>
            </w:r>
          </w:p>
        </w:tc>
        <w:tc>
          <w:tcPr>
            <w:tcW w:w="3796" w:type="dxa"/>
            <w:vAlign w:val="center"/>
          </w:tcPr>
          <w:p w:rsidR="00CE3903" w:rsidRPr="00AB5DF6" w:rsidRDefault="00CE3903" w:rsidP="00092DAE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7</w:t>
            </w:r>
          </w:p>
        </w:tc>
      </w:tr>
      <w:tr w:rsidR="00CE3903" w:rsidRPr="00AB5DF6">
        <w:trPr>
          <w:cantSplit/>
          <w:trHeight w:val="277"/>
        </w:trPr>
        <w:tc>
          <w:tcPr>
            <w:tcW w:w="567" w:type="dxa"/>
          </w:tcPr>
          <w:p w:rsidR="00CE3903" w:rsidRPr="00AB5DF6" w:rsidRDefault="00CE3903" w:rsidP="00092DAE">
            <w:pPr>
              <w:pStyle w:val="BodyText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853" w:type="dxa"/>
          </w:tcPr>
          <w:p w:rsidR="00CE3903" w:rsidRPr="00AB5DF6" w:rsidRDefault="00CE3903" w:rsidP="00092D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CE3903" w:rsidRPr="00AB5DF6" w:rsidRDefault="00CE3903" w:rsidP="00092DAE">
            <w:pPr>
              <w:pStyle w:val="BodyText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CE3903" w:rsidRPr="00AB5DF6" w:rsidRDefault="00CE3903" w:rsidP="00092DAE">
            <w:pPr>
              <w:pStyle w:val="BodyText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E3903" w:rsidRPr="00AB5DF6" w:rsidRDefault="00CE3903" w:rsidP="00092DAE">
            <w:pPr>
              <w:pStyle w:val="BodyText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CE3903" w:rsidRPr="00AB5DF6" w:rsidRDefault="00CE3903" w:rsidP="00092DAE">
            <w:pPr>
              <w:pStyle w:val="BodyText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796" w:type="dxa"/>
          </w:tcPr>
          <w:p w:rsidR="00CE3903" w:rsidRPr="00AB5DF6" w:rsidRDefault="00CE3903" w:rsidP="00092DAE">
            <w:pPr>
              <w:pStyle w:val="BodyText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CE3903" w:rsidRPr="00AB5DF6">
        <w:trPr>
          <w:cantSplit/>
        </w:trPr>
        <w:tc>
          <w:tcPr>
            <w:tcW w:w="567" w:type="dxa"/>
          </w:tcPr>
          <w:p w:rsidR="00CE3903" w:rsidRPr="00AB5DF6" w:rsidRDefault="00CE3903" w:rsidP="00092DAE">
            <w:pPr>
              <w:pStyle w:val="BodyText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853" w:type="dxa"/>
          </w:tcPr>
          <w:p w:rsidR="00CE3903" w:rsidRPr="00AB5DF6" w:rsidRDefault="00CE3903" w:rsidP="00077BEA">
            <w:pPr>
              <w:pStyle w:val="BodyText"/>
              <w:spacing w:after="0"/>
              <w:jc w:val="both"/>
              <w:rPr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0" w:type="dxa"/>
          </w:tcPr>
          <w:p w:rsidR="00CE3903" w:rsidRPr="00AB5DF6" w:rsidRDefault="00CE3903" w:rsidP="00DD3EB4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60" w:type="dxa"/>
            <w:vAlign w:val="bottom"/>
          </w:tcPr>
          <w:p w:rsidR="00CE3903" w:rsidRPr="00AB5DF6" w:rsidRDefault="00CE3903" w:rsidP="00DD3EB4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</w:tcPr>
          <w:p w:rsidR="00CE3903" w:rsidRPr="00AB5DF6" w:rsidRDefault="00CE3903" w:rsidP="00DD3EB4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96" w:type="dxa"/>
          </w:tcPr>
          <w:p w:rsidR="00CE3903" w:rsidRPr="00AB5DF6" w:rsidRDefault="00CE3903" w:rsidP="00DD3EB4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3796" w:type="dxa"/>
          </w:tcPr>
          <w:p w:rsidR="00CE3903" w:rsidRPr="00AB5DF6" w:rsidRDefault="00CE3903" w:rsidP="00DD3EB4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CE3903" w:rsidRDefault="00CE3903" w:rsidP="00DD3EB4">
      <w:pPr>
        <w:rPr>
          <w:b/>
          <w:sz w:val="28"/>
        </w:rPr>
      </w:pPr>
    </w:p>
    <w:p w:rsidR="00CE3903" w:rsidRPr="00AB5DF6" w:rsidRDefault="00CE3903" w:rsidP="002A5ADE">
      <w:pPr>
        <w:pStyle w:val="BodyText"/>
        <w:spacing w:after="0"/>
        <w:ind w:firstLine="709"/>
        <w:jc w:val="both"/>
        <w:rPr>
          <w:sz w:val="28"/>
        </w:rPr>
      </w:pPr>
      <w:r>
        <w:rPr>
          <w:sz w:val="28"/>
        </w:rPr>
        <w:t>2</w:t>
      </w:r>
      <w:r w:rsidRPr="00AB5DF6">
        <w:rPr>
          <w:sz w:val="28"/>
        </w:rPr>
        <w:t>. Общий объем бюджетных ассигнований, предусмотренных на исполнение</w:t>
      </w:r>
      <w:r w:rsidRPr="006E6C8B">
        <w:rPr>
          <w:sz w:val="28"/>
        </w:rPr>
        <w:t xml:space="preserve"> муниципальных гарантий </w:t>
      </w:r>
      <w:r>
        <w:rPr>
          <w:sz w:val="28"/>
        </w:rPr>
        <w:t>Усвят</w:t>
      </w:r>
      <w:r w:rsidRPr="00801E7E">
        <w:rPr>
          <w:sz w:val="28"/>
        </w:rPr>
        <w:t xml:space="preserve">ского </w:t>
      </w:r>
      <w:r>
        <w:rPr>
          <w:sz w:val="28"/>
        </w:rPr>
        <w:t>сель</w:t>
      </w:r>
      <w:r w:rsidRPr="00801E7E">
        <w:rPr>
          <w:sz w:val="28"/>
        </w:rPr>
        <w:t>ского поселения   Дорогобужского район</w:t>
      </w:r>
      <w:r>
        <w:rPr>
          <w:sz w:val="28"/>
        </w:rPr>
        <w:t>а</w:t>
      </w:r>
      <w:r w:rsidRPr="00801E7E">
        <w:rPr>
          <w:sz w:val="28"/>
        </w:rPr>
        <w:t xml:space="preserve">  Смоленской</w:t>
      </w:r>
      <w:r w:rsidRPr="00AB5DF6">
        <w:rPr>
          <w:b/>
          <w:sz w:val="28"/>
        </w:rPr>
        <w:t xml:space="preserve"> </w:t>
      </w:r>
      <w:r w:rsidRPr="008418C1">
        <w:rPr>
          <w:sz w:val="28"/>
        </w:rPr>
        <w:t>области</w:t>
      </w:r>
      <w:r w:rsidRPr="00AB5DF6">
        <w:rPr>
          <w:sz w:val="28"/>
        </w:rPr>
        <w:t xml:space="preserve"> по возможным гарантийным случаям в 20</w:t>
      </w:r>
      <w:r>
        <w:rPr>
          <w:sz w:val="28"/>
        </w:rPr>
        <w:t>19</w:t>
      </w:r>
      <w:r w:rsidRPr="00AB5DF6">
        <w:rPr>
          <w:sz w:val="28"/>
        </w:rPr>
        <w:t xml:space="preserve"> год</w:t>
      </w:r>
      <w:r>
        <w:rPr>
          <w:sz w:val="28"/>
        </w:rPr>
        <w:t>у</w:t>
      </w:r>
      <w:r w:rsidRPr="00AB5DF6">
        <w:rPr>
          <w:sz w:val="28"/>
        </w:rPr>
        <w:t xml:space="preserve">, </w:t>
      </w:r>
      <w:r>
        <w:rPr>
          <w:sz w:val="28"/>
        </w:rPr>
        <w:t>−</w:t>
      </w:r>
      <w:r w:rsidRPr="00AB5DF6">
        <w:rPr>
          <w:sz w:val="28"/>
        </w:rPr>
        <w:t xml:space="preserve"> </w:t>
      </w:r>
      <w:r>
        <w:rPr>
          <w:sz w:val="28"/>
        </w:rPr>
        <w:t xml:space="preserve">0,0 </w:t>
      </w:r>
      <w:r w:rsidRPr="00AB5DF6">
        <w:rPr>
          <w:sz w:val="28"/>
        </w:rPr>
        <w:t>тыс. рублей, из них:</w:t>
      </w:r>
    </w:p>
    <w:p w:rsidR="00CE3903" w:rsidRPr="00AB5DF6" w:rsidRDefault="00CE3903" w:rsidP="002A5ADE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AB5DF6">
        <w:rPr>
          <w:sz w:val="28"/>
          <w:szCs w:val="28"/>
        </w:rPr>
        <w:t>1) за счет источников финансирова</w:t>
      </w:r>
      <w:r>
        <w:rPr>
          <w:sz w:val="28"/>
          <w:szCs w:val="28"/>
        </w:rPr>
        <w:t>ния дефицита бюджета сельского поселения−</w:t>
      </w:r>
      <w:r w:rsidRPr="00AB5DF6">
        <w:rPr>
          <w:sz w:val="28"/>
          <w:szCs w:val="28"/>
        </w:rPr>
        <w:t xml:space="preserve"> 0,0 тыс. рублей;</w:t>
      </w:r>
    </w:p>
    <w:p w:rsidR="00CE3903" w:rsidRDefault="00CE3903" w:rsidP="002A5ADE">
      <w:pPr>
        <w:ind w:firstLine="709"/>
        <w:jc w:val="both"/>
        <w:rPr>
          <w:sz w:val="28"/>
          <w:szCs w:val="28"/>
        </w:rPr>
      </w:pPr>
      <w:r w:rsidRPr="00AB5DF6">
        <w:rPr>
          <w:sz w:val="28"/>
          <w:szCs w:val="24"/>
        </w:rPr>
        <w:t>2) </w:t>
      </w:r>
      <w:r>
        <w:rPr>
          <w:sz w:val="28"/>
          <w:szCs w:val="28"/>
        </w:rPr>
        <w:t xml:space="preserve">за счет расходов </w:t>
      </w:r>
      <w:r w:rsidRPr="00AB5DF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сельского поселения</w:t>
      </w:r>
      <w:r w:rsidRPr="00AB5DF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B5DF6">
        <w:rPr>
          <w:sz w:val="28"/>
          <w:szCs w:val="28"/>
        </w:rPr>
        <w:t xml:space="preserve"> </w:t>
      </w:r>
      <w:r>
        <w:rPr>
          <w:sz w:val="28"/>
          <w:szCs w:val="28"/>
        </w:rPr>
        <w:t>0,0</w:t>
      </w:r>
      <w:r>
        <w:rPr>
          <w:sz w:val="28"/>
        </w:rPr>
        <w:t xml:space="preserve"> </w:t>
      </w:r>
      <w:r w:rsidRPr="00AB5DF6">
        <w:rPr>
          <w:sz w:val="28"/>
          <w:szCs w:val="28"/>
        </w:rPr>
        <w:t>тыс. рублей.</w:t>
      </w:r>
    </w:p>
    <w:sectPr w:rsidR="00CE3903" w:rsidSect="00301E54">
      <w:headerReference w:type="even" r:id="rId7"/>
      <w:headerReference w:type="default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903" w:rsidRDefault="00CE3903">
      <w:r>
        <w:separator/>
      </w:r>
    </w:p>
  </w:endnote>
  <w:endnote w:type="continuationSeparator" w:id="0">
    <w:p w:rsidR="00CE3903" w:rsidRDefault="00CE3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903" w:rsidRDefault="00CE3903">
      <w:r>
        <w:separator/>
      </w:r>
    </w:p>
  </w:footnote>
  <w:footnote w:type="continuationSeparator" w:id="0">
    <w:p w:rsidR="00CE3903" w:rsidRDefault="00CE39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903" w:rsidRDefault="00CE3903" w:rsidP="00CB184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CE3903" w:rsidRDefault="00CE39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903" w:rsidRPr="00F535E3" w:rsidRDefault="00CE3903">
    <w:pPr>
      <w:pStyle w:val="Header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993"/>
    <w:rsid w:val="00021C17"/>
    <w:rsid w:val="000248FB"/>
    <w:rsid w:val="000254FD"/>
    <w:rsid w:val="00025B8C"/>
    <w:rsid w:val="00026001"/>
    <w:rsid w:val="00034477"/>
    <w:rsid w:val="00035548"/>
    <w:rsid w:val="00036EC3"/>
    <w:rsid w:val="00040F18"/>
    <w:rsid w:val="00042016"/>
    <w:rsid w:val="00042DE9"/>
    <w:rsid w:val="000444A1"/>
    <w:rsid w:val="000463B0"/>
    <w:rsid w:val="00050203"/>
    <w:rsid w:val="00054267"/>
    <w:rsid w:val="00054A3C"/>
    <w:rsid w:val="00061125"/>
    <w:rsid w:val="000616B1"/>
    <w:rsid w:val="00063B64"/>
    <w:rsid w:val="00072615"/>
    <w:rsid w:val="000770F1"/>
    <w:rsid w:val="00077BEA"/>
    <w:rsid w:val="000812E7"/>
    <w:rsid w:val="0008274C"/>
    <w:rsid w:val="0008688B"/>
    <w:rsid w:val="00090C60"/>
    <w:rsid w:val="00092DAE"/>
    <w:rsid w:val="00094B1C"/>
    <w:rsid w:val="000A1DE2"/>
    <w:rsid w:val="000A28EF"/>
    <w:rsid w:val="000A4646"/>
    <w:rsid w:val="000A476D"/>
    <w:rsid w:val="000A47BC"/>
    <w:rsid w:val="000A631C"/>
    <w:rsid w:val="000B053E"/>
    <w:rsid w:val="000B31DA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17C81"/>
    <w:rsid w:val="00123F3F"/>
    <w:rsid w:val="00124039"/>
    <w:rsid w:val="00124262"/>
    <w:rsid w:val="00130112"/>
    <w:rsid w:val="00133750"/>
    <w:rsid w:val="001357AD"/>
    <w:rsid w:val="00140490"/>
    <w:rsid w:val="0014078C"/>
    <w:rsid w:val="00140F38"/>
    <w:rsid w:val="00141530"/>
    <w:rsid w:val="00142EA2"/>
    <w:rsid w:val="00143E97"/>
    <w:rsid w:val="00153B8F"/>
    <w:rsid w:val="0015575A"/>
    <w:rsid w:val="0015791E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906DE"/>
    <w:rsid w:val="00190795"/>
    <w:rsid w:val="00192397"/>
    <w:rsid w:val="00195256"/>
    <w:rsid w:val="00196458"/>
    <w:rsid w:val="001A0324"/>
    <w:rsid w:val="001A2B37"/>
    <w:rsid w:val="001A3B1B"/>
    <w:rsid w:val="001A5090"/>
    <w:rsid w:val="001A5AFD"/>
    <w:rsid w:val="001A60AA"/>
    <w:rsid w:val="001A7E5C"/>
    <w:rsid w:val="001B09A8"/>
    <w:rsid w:val="001B21E6"/>
    <w:rsid w:val="001B2DCC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392"/>
    <w:rsid w:val="00242D62"/>
    <w:rsid w:val="0024571D"/>
    <w:rsid w:val="00247811"/>
    <w:rsid w:val="00247A83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175E9"/>
    <w:rsid w:val="00321614"/>
    <w:rsid w:val="003216A5"/>
    <w:rsid w:val="00325983"/>
    <w:rsid w:val="00332B1B"/>
    <w:rsid w:val="0033591B"/>
    <w:rsid w:val="003369F2"/>
    <w:rsid w:val="00336E95"/>
    <w:rsid w:val="0034100E"/>
    <w:rsid w:val="00342592"/>
    <w:rsid w:val="00343DE4"/>
    <w:rsid w:val="003515DE"/>
    <w:rsid w:val="0035213C"/>
    <w:rsid w:val="00353628"/>
    <w:rsid w:val="00365BB6"/>
    <w:rsid w:val="00365F48"/>
    <w:rsid w:val="00366246"/>
    <w:rsid w:val="003665E5"/>
    <w:rsid w:val="003669D8"/>
    <w:rsid w:val="0036709E"/>
    <w:rsid w:val="00374C7E"/>
    <w:rsid w:val="00376427"/>
    <w:rsid w:val="0038150A"/>
    <w:rsid w:val="00382176"/>
    <w:rsid w:val="00382303"/>
    <w:rsid w:val="00383CFD"/>
    <w:rsid w:val="00384332"/>
    <w:rsid w:val="00386805"/>
    <w:rsid w:val="003879F2"/>
    <w:rsid w:val="00387A29"/>
    <w:rsid w:val="00390464"/>
    <w:rsid w:val="00390608"/>
    <w:rsid w:val="003911EB"/>
    <w:rsid w:val="00392EB1"/>
    <w:rsid w:val="003945DA"/>
    <w:rsid w:val="00394A1B"/>
    <w:rsid w:val="003959AA"/>
    <w:rsid w:val="003A11C7"/>
    <w:rsid w:val="003A1270"/>
    <w:rsid w:val="003A1704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5F4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9C3"/>
    <w:rsid w:val="0044044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6793"/>
    <w:rsid w:val="00493007"/>
    <w:rsid w:val="0049457B"/>
    <w:rsid w:val="0049458E"/>
    <w:rsid w:val="004A304F"/>
    <w:rsid w:val="004A5C86"/>
    <w:rsid w:val="004B1982"/>
    <w:rsid w:val="004B5356"/>
    <w:rsid w:val="004B5C12"/>
    <w:rsid w:val="004C0205"/>
    <w:rsid w:val="004C54B8"/>
    <w:rsid w:val="004C57CF"/>
    <w:rsid w:val="004C67B6"/>
    <w:rsid w:val="004C7A7A"/>
    <w:rsid w:val="004D599D"/>
    <w:rsid w:val="004D7067"/>
    <w:rsid w:val="004D713D"/>
    <w:rsid w:val="004E1F5F"/>
    <w:rsid w:val="004E2F43"/>
    <w:rsid w:val="004E35F5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350"/>
    <w:rsid w:val="0053360E"/>
    <w:rsid w:val="00534EB1"/>
    <w:rsid w:val="005363BA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3BB2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52FB"/>
    <w:rsid w:val="005A058E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C3EFE"/>
    <w:rsid w:val="005D18F7"/>
    <w:rsid w:val="005D4A47"/>
    <w:rsid w:val="005D7015"/>
    <w:rsid w:val="005D7210"/>
    <w:rsid w:val="005D781D"/>
    <w:rsid w:val="005D7994"/>
    <w:rsid w:val="005E02AA"/>
    <w:rsid w:val="005E249F"/>
    <w:rsid w:val="005E4303"/>
    <w:rsid w:val="005E5003"/>
    <w:rsid w:val="005E5AA5"/>
    <w:rsid w:val="005F016E"/>
    <w:rsid w:val="005F0CB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7F5"/>
    <w:rsid w:val="00620379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610A"/>
    <w:rsid w:val="0066652B"/>
    <w:rsid w:val="00670AE9"/>
    <w:rsid w:val="006713BA"/>
    <w:rsid w:val="00671E1C"/>
    <w:rsid w:val="006745B2"/>
    <w:rsid w:val="0067513E"/>
    <w:rsid w:val="006807B8"/>
    <w:rsid w:val="0068434A"/>
    <w:rsid w:val="006855A2"/>
    <w:rsid w:val="006858D1"/>
    <w:rsid w:val="00692416"/>
    <w:rsid w:val="00696488"/>
    <w:rsid w:val="00696508"/>
    <w:rsid w:val="0069765C"/>
    <w:rsid w:val="006A111B"/>
    <w:rsid w:val="006A1936"/>
    <w:rsid w:val="006A4602"/>
    <w:rsid w:val="006A4EEC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0EEE"/>
    <w:rsid w:val="006C2D41"/>
    <w:rsid w:val="006C2D46"/>
    <w:rsid w:val="006C2D73"/>
    <w:rsid w:val="006C654F"/>
    <w:rsid w:val="006D3DFE"/>
    <w:rsid w:val="006D58F8"/>
    <w:rsid w:val="006D626F"/>
    <w:rsid w:val="006D725F"/>
    <w:rsid w:val="006D78BE"/>
    <w:rsid w:val="006D7BB5"/>
    <w:rsid w:val="006E0479"/>
    <w:rsid w:val="006E074E"/>
    <w:rsid w:val="006E6C8B"/>
    <w:rsid w:val="006E75E0"/>
    <w:rsid w:val="006F0CF4"/>
    <w:rsid w:val="006F3353"/>
    <w:rsid w:val="006F39CC"/>
    <w:rsid w:val="006F4253"/>
    <w:rsid w:val="006F5D19"/>
    <w:rsid w:val="00700C69"/>
    <w:rsid w:val="007040C7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0C19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52BC9"/>
    <w:rsid w:val="00756782"/>
    <w:rsid w:val="00757135"/>
    <w:rsid w:val="007608C7"/>
    <w:rsid w:val="00764E32"/>
    <w:rsid w:val="00765F9E"/>
    <w:rsid w:val="007701D4"/>
    <w:rsid w:val="00770AEB"/>
    <w:rsid w:val="0077214D"/>
    <w:rsid w:val="007809AA"/>
    <w:rsid w:val="00780EE7"/>
    <w:rsid w:val="00781BC7"/>
    <w:rsid w:val="00784C9A"/>
    <w:rsid w:val="00786B0C"/>
    <w:rsid w:val="007877E7"/>
    <w:rsid w:val="007932C7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E3B46"/>
    <w:rsid w:val="007F1DB6"/>
    <w:rsid w:val="007F44ED"/>
    <w:rsid w:val="007F5498"/>
    <w:rsid w:val="007F618F"/>
    <w:rsid w:val="008019FA"/>
    <w:rsid w:val="00801E7E"/>
    <w:rsid w:val="00804B89"/>
    <w:rsid w:val="00804F69"/>
    <w:rsid w:val="00805E1E"/>
    <w:rsid w:val="0080636F"/>
    <w:rsid w:val="00806750"/>
    <w:rsid w:val="008123E7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8C1"/>
    <w:rsid w:val="00841ABD"/>
    <w:rsid w:val="008423EF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F1582"/>
    <w:rsid w:val="008F1849"/>
    <w:rsid w:val="008F3982"/>
    <w:rsid w:val="008F4788"/>
    <w:rsid w:val="008F7E4E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B99"/>
    <w:rsid w:val="00944F33"/>
    <w:rsid w:val="00947A40"/>
    <w:rsid w:val="009514BA"/>
    <w:rsid w:val="00951C48"/>
    <w:rsid w:val="00957C56"/>
    <w:rsid w:val="009623DC"/>
    <w:rsid w:val="00964643"/>
    <w:rsid w:val="00965506"/>
    <w:rsid w:val="00965C78"/>
    <w:rsid w:val="009667C6"/>
    <w:rsid w:val="00970BD9"/>
    <w:rsid w:val="009776A5"/>
    <w:rsid w:val="0098241C"/>
    <w:rsid w:val="0098268B"/>
    <w:rsid w:val="0099719C"/>
    <w:rsid w:val="009A0680"/>
    <w:rsid w:val="009A0A93"/>
    <w:rsid w:val="009A1B31"/>
    <w:rsid w:val="009A1F47"/>
    <w:rsid w:val="009A672D"/>
    <w:rsid w:val="009B4D61"/>
    <w:rsid w:val="009B4F04"/>
    <w:rsid w:val="009C1320"/>
    <w:rsid w:val="009C16D1"/>
    <w:rsid w:val="009C1F74"/>
    <w:rsid w:val="009C6B1D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D5"/>
    <w:rsid w:val="009F7470"/>
    <w:rsid w:val="00A046E3"/>
    <w:rsid w:val="00A056E6"/>
    <w:rsid w:val="00A14D64"/>
    <w:rsid w:val="00A15143"/>
    <w:rsid w:val="00A21CCE"/>
    <w:rsid w:val="00A23892"/>
    <w:rsid w:val="00A31F35"/>
    <w:rsid w:val="00A324E3"/>
    <w:rsid w:val="00A325BA"/>
    <w:rsid w:val="00A349B8"/>
    <w:rsid w:val="00A36F61"/>
    <w:rsid w:val="00A40AE7"/>
    <w:rsid w:val="00A45847"/>
    <w:rsid w:val="00A468DA"/>
    <w:rsid w:val="00A46B8E"/>
    <w:rsid w:val="00A4724B"/>
    <w:rsid w:val="00A511D0"/>
    <w:rsid w:val="00A52EFB"/>
    <w:rsid w:val="00A539C0"/>
    <w:rsid w:val="00A722A4"/>
    <w:rsid w:val="00A725F4"/>
    <w:rsid w:val="00A734D8"/>
    <w:rsid w:val="00A73CC9"/>
    <w:rsid w:val="00A760F8"/>
    <w:rsid w:val="00A76235"/>
    <w:rsid w:val="00A77640"/>
    <w:rsid w:val="00A804C6"/>
    <w:rsid w:val="00A84F02"/>
    <w:rsid w:val="00A91DCA"/>
    <w:rsid w:val="00A928D2"/>
    <w:rsid w:val="00A96E15"/>
    <w:rsid w:val="00A973A9"/>
    <w:rsid w:val="00AA18FE"/>
    <w:rsid w:val="00AA1CF9"/>
    <w:rsid w:val="00AA4D03"/>
    <w:rsid w:val="00AA4E4F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3DC6"/>
    <w:rsid w:val="00AF4BB0"/>
    <w:rsid w:val="00AF4C27"/>
    <w:rsid w:val="00B035CB"/>
    <w:rsid w:val="00B03EEC"/>
    <w:rsid w:val="00B077BE"/>
    <w:rsid w:val="00B10086"/>
    <w:rsid w:val="00B24A53"/>
    <w:rsid w:val="00B25653"/>
    <w:rsid w:val="00B30D3C"/>
    <w:rsid w:val="00B33C09"/>
    <w:rsid w:val="00B348CC"/>
    <w:rsid w:val="00B374A1"/>
    <w:rsid w:val="00B40B58"/>
    <w:rsid w:val="00B41DB5"/>
    <w:rsid w:val="00B46AD8"/>
    <w:rsid w:val="00B5011D"/>
    <w:rsid w:val="00B523ED"/>
    <w:rsid w:val="00B53646"/>
    <w:rsid w:val="00B54243"/>
    <w:rsid w:val="00B5792C"/>
    <w:rsid w:val="00B609E9"/>
    <w:rsid w:val="00B63FA5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807A0"/>
    <w:rsid w:val="00B80BCA"/>
    <w:rsid w:val="00B86564"/>
    <w:rsid w:val="00B8671D"/>
    <w:rsid w:val="00B90550"/>
    <w:rsid w:val="00B92368"/>
    <w:rsid w:val="00B938CE"/>
    <w:rsid w:val="00B94769"/>
    <w:rsid w:val="00B964A1"/>
    <w:rsid w:val="00BA0050"/>
    <w:rsid w:val="00BA1595"/>
    <w:rsid w:val="00BA3502"/>
    <w:rsid w:val="00BA4D62"/>
    <w:rsid w:val="00BA5618"/>
    <w:rsid w:val="00BA5802"/>
    <w:rsid w:val="00BA6185"/>
    <w:rsid w:val="00BA6986"/>
    <w:rsid w:val="00BB16A9"/>
    <w:rsid w:val="00BB2778"/>
    <w:rsid w:val="00BB3115"/>
    <w:rsid w:val="00BC1617"/>
    <w:rsid w:val="00BC3F5E"/>
    <w:rsid w:val="00BC5B2A"/>
    <w:rsid w:val="00BD67D6"/>
    <w:rsid w:val="00BD79F9"/>
    <w:rsid w:val="00BD7EE3"/>
    <w:rsid w:val="00BE052E"/>
    <w:rsid w:val="00BE1CBD"/>
    <w:rsid w:val="00BE4257"/>
    <w:rsid w:val="00BE4A13"/>
    <w:rsid w:val="00BE587C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5B02"/>
    <w:rsid w:val="00C06315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E49"/>
    <w:rsid w:val="00C50A57"/>
    <w:rsid w:val="00C5170B"/>
    <w:rsid w:val="00C54755"/>
    <w:rsid w:val="00C5498E"/>
    <w:rsid w:val="00C54EED"/>
    <w:rsid w:val="00C56DEE"/>
    <w:rsid w:val="00C57589"/>
    <w:rsid w:val="00C663D6"/>
    <w:rsid w:val="00C719EA"/>
    <w:rsid w:val="00C72740"/>
    <w:rsid w:val="00C7399B"/>
    <w:rsid w:val="00C74C79"/>
    <w:rsid w:val="00C76208"/>
    <w:rsid w:val="00C8238F"/>
    <w:rsid w:val="00C832D8"/>
    <w:rsid w:val="00C849B4"/>
    <w:rsid w:val="00C90DD8"/>
    <w:rsid w:val="00C92D2E"/>
    <w:rsid w:val="00C94236"/>
    <w:rsid w:val="00C97491"/>
    <w:rsid w:val="00CA0892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D489F"/>
    <w:rsid w:val="00CE2465"/>
    <w:rsid w:val="00CE31E3"/>
    <w:rsid w:val="00CE3903"/>
    <w:rsid w:val="00CE3A8A"/>
    <w:rsid w:val="00CE49B0"/>
    <w:rsid w:val="00CF65F5"/>
    <w:rsid w:val="00CF6F79"/>
    <w:rsid w:val="00D00076"/>
    <w:rsid w:val="00D0391D"/>
    <w:rsid w:val="00D06994"/>
    <w:rsid w:val="00D07F71"/>
    <w:rsid w:val="00D1404F"/>
    <w:rsid w:val="00D15703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EF9"/>
    <w:rsid w:val="00D54A34"/>
    <w:rsid w:val="00D557F6"/>
    <w:rsid w:val="00D66737"/>
    <w:rsid w:val="00D669FD"/>
    <w:rsid w:val="00D74199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CDB"/>
    <w:rsid w:val="00DA461A"/>
    <w:rsid w:val="00DA4966"/>
    <w:rsid w:val="00DA4D17"/>
    <w:rsid w:val="00DB048C"/>
    <w:rsid w:val="00DB2425"/>
    <w:rsid w:val="00DB3ABF"/>
    <w:rsid w:val="00DB6780"/>
    <w:rsid w:val="00DB7C2F"/>
    <w:rsid w:val="00DC3318"/>
    <w:rsid w:val="00DD0E24"/>
    <w:rsid w:val="00DD1754"/>
    <w:rsid w:val="00DD3EB4"/>
    <w:rsid w:val="00DD77C0"/>
    <w:rsid w:val="00DE2160"/>
    <w:rsid w:val="00DF0108"/>
    <w:rsid w:val="00DF3209"/>
    <w:rsid w:val="00DF3985"/>
    <w:rsid w:val="00DF3FC7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5F65"/>
    <w:rsid w:val="00E56630"/>
    <w:rsid w:val="00E5776F"/>
    <w:rsid w:val="00E57FA6"/>
    <w:rsid w:val="00E60320"/>
    <w:rsid w:val="00E63AAE"/>
    <w:rsid w:val="00E72DB6"/>
    <w:rsid w:val="00E740DC"/>
    <w:rsid w:val="00E802F2"/>
    <w:rsid w:val="00E812B0"/>
    <w:rsid w:val="00E81E97"/>
    <w:rsid w:val="00E84688"/>
    <w:rsid w:val="00E91FF0"/>
    <w:rsid w:val="00E93D8E"/>
    <w:rsid w:val="00E95219"/>
    <w:rsid w:val="00E952B9"/>
    <w:rsid w:val="00E96E08"/>
    <w:rsid w:val="00EA1CD8"/>
    <w:rsid w:val="00EA34BC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0580"/>
    <w:rsid w:val="00ED397C"/>
    <w:rsid w:val="00EE0DD0"/>
    <w:rsid w:val="00EE6BCB"/>
    <w:rsid w:val="00EF06C1"/>
    <w:rsid w:val="00EF0E9F"/>
    <w:rsid w:val="00EF1222"/>
    <w:rsid w:val="00EF3C84"/>
    <w:rsid w:val="00EF4723"/>
    <w:rsid w:val="00EF7664"/>
    <w:rsid w:val="00EF7A70"/>
    <w:rsid w:val="00F0004D"/>
    <w:rsid w:val="00F01068"/>
    <w:rsid w:val="00F018DA"/>
    <w:rsid w:val="00F018EA"/>
    <w:rsid w:val="00F03190"/>
    <w:rsid w:val="00F03968"/>
    <w:rsid w:val="00F04EA0"/>
    <w:rsid w:val="00F050D9"/>
    <w:rsid w:val="00F054E7"/>
    <w:rsid w:val="00F063C1"/>
    <w:rsid w:val="00F06DD0"/>
    <w:rsid w:val="00F11140"/>
    <w:rsid w:val="00F1227B"/>
    <w:rsid w:val="00F12973"/>
    <w:rsid w:val="00F1451D"/>
    <w:rsid w:val="00F15B77"/>
    <w:rsid w:val="00F1672A"/>
    <w:rsid w:val="00F20DF1"/>
    <w:rsid w:val="00F22B45"/>
    <w:rsid w:val="00F25736"/>
    <w:rsid w:val="00F31CFD"/>
    <w:rsid w:val="00F32D2B"/>
    <w:rsid w:val="00F404B1"/>
    <w:rsid w:val="00F4121C"/>
    <w:rsid w:val="00F44309"/>
    <w:rsid w:val="00F535E3"/>
    <w:rsid w:val="00F56195"/>
    <w:rsid w:val="00F57CFB"/>
    <w:rsid w:val="00F63C4E"/>
    <w:rsid w:val="00F645E3"/>
    <w:rsid w:val="00F65E5F"/>
    <w:rsid w:val="00F70E33"/>
    <w:rsid w:val="00F73D1B"/>
    <w:rsid w:val="00F752A4"/>
    <w:rsid w:val="00F8038D"/>
    <w:rsid w:val="00F8096E"/>
    <w:rsid w:val="00F81C77"/>
    <w:rsid w:val="00F85AD5"/>
    <w:rsid w:val="00F85F0F"/>
    <w:rsid w:val="00F9284F"/>
    <w:rsid w:val="00F940B2"/>
    <w:rsid w:val="00FA3E05"/>
    <w:rsid w:val="00FA7C86"/>
    <w:rsid w:val="00FB00E3"/>
    <w:rsid w:val="00FB2A6C"/>
    <w:rsid w:val="00FB3A96"/>
    <w:rsid w:val="00FB4B39"/>
    <w:rsid w:val="00FB53A7"/>
    <w:rsid w:val="00FB7707"/>
    <w:rsid w:val="00FB79A5"/>
    <w:rsid w:val="00FC0D6E"/>
    <w:rsid w:val="00FC1E6F"/>
    <w:rsid w:val="00FC788E"/>
    <w:rsid w:val="00FC7B75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F9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1DCA"/>
    <w:pPr>
      <w:keepNext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91D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91DCA"/>
    <w:pPr>
      <w:keepNext/>
      <w:jc w:val="both"/>
      <w:outlineLvl w:val="5"/>
    </w:pPr>
    <w:rPr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91DCA"/>
    <w:pPr>
      <w:keepNext/>
      <w:ind w:firstLine="709"/>
      <w:jc w:val="both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87A29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87A2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87A29"/>
    <w:rPr>
      <w:rFonts w:ascii="Calibri" w:hAnsi="Calibri" w:cs="Times New Roman"/>
      <w:b/>
      <w:b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87A29"/>
    <w:rPr>
      <w:rFonts w:ascii="Cambria" w:hAnsi="Cambria" w:cs="Times New Roman"/>
      <w:sz w:val="22"/>
      <w:szCs w:val="22"/>
    </w:rPr>
  </w:style>
  <w:style w:type="paragraph" w:customStyle="1" w:styleId="ConsNormal">
    <w:name w:val="ConsNormal"/>
    <w:uiPriority w:val="99"/>
    <w:rsid w:val="009E6F9F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uiPriority w:val="99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99"/>
    <w:qFormat/>
    <w:rsid w:val="00A91DCA"/>
    <w:rPr>
      <w:rFonts w:ascii="Calibri" w:hAnsi="Calibri" w:cs="Calibri"/>
      <w:lang w:eastAsia="en-US"/>
    </w:rPr>
  </w:style>
  <w:style w:type="paragraph" w:customStyle="1" w:styleId="ConsPlusCell">
    <w:name w:val="ConsPlusCell"/>
    <w:uiPriority w:val="99"/>
    <w:rsid w:val="00A91DC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Footer">
    <w:name w:val="footer"/>
    <w:aliases w:val="Знак1"/>
    <w:basedOn w:val="Normal"/>
    <w:link w:val="FooterChar"/>
    <w:uiPriority w:val="99"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oterChar">
    <w:name w:val="Footer Char"/>
    <w:aliases w:val="Знак1 Char"/>
    <w:basedOn w:val="DefaultParagraphFont"/>
    <w:link w:val="Footer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Header">
    <w:name w:val="header"/>
    <w:aliases w:val="Знак2"/>
    <w:basedOn w:val="Normal"/>
    <w:link w:val="HeaderChar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aliases w:val="Знак2 Char"/>
    <w:basedOn w:val="DefaultParagraphFont"/>
    <w:link w:val="Header"/>
    <w:uiPriority w:val="99"/>
    <w:locked/>
    <w:rsid w:val="00A91DCA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9055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879F2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87A29"/>
    <w:rPr>
      <w:rFonts w:cs="Times New Roman"/>
    </w:rPr>
  </w:style>
  <w:style w:type="paragraph" w:styleId="Title">
    <w:name w:val="Title"/>
    <w:aliases w:val="Знак3"/>
    <w:basedOn w:val="Normal"/>
    <w:link w:val="TitleChar"/>
    <w:uiPriority w:val="99"/>
    <w:qFormat/>
    <w:rsid w:val="00B53646"/>
    <w:pPr>
      <w:jc w:val="center"/>
    </w:pPr>
    <w:rPr>
      <w:sz w:val="28"/>
      <w:szCs w:val="28"/>
    </w:rPr>
  </w:style>
  <w:style w:type="character" w:customStyle="1" w:styleId="TitleChar">
    <w:name w:val="Title Char"/>
    <w:aliases w:val="Знак3 Char"/>
    <w:basedOn w:val="DefaultParagraphFont"/>
    <w:link w:val="Title"/>
    <w:uiPriority w:val="99"/>
    <w:locked/>
    <w:rsid w:val="00A91DCA"/>
    <w:rPr>
      <w:rFonts w:cs="Times New Roman"/>
      <w:sz w:val="28"/>
      <w:szCs w:val="28"/>
    </w:rPr>
  </w:style>
  <w:style w:type="character" w:customStyle="1" w:styleId="3">
    <w:name w:val="Знак Знак3"/>
    <w:basedOn w:val="DefaultParagraphFont"/>
    <w:uiPriority w:val="99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">
    <w:name w:val="Îáû÷íûé"/>
    <w:uiPriority w:val="99"/>
    <w:rsid w:val="008708AE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7A509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87A29"/>
    <w:rPr>
      <w:rFonts w:cs="Times New Roman"/>
    </w:rPr>
  </w:style>
  <w:style w:type="paragraph" w:styleId="BalloonText">
    <w:name w:val="Balloon Text"/>
    <w:aliases w:val="Знак"/>
    <w:basedOn w:val="Normal"/>
    <w:link w:val="BalloonTextChar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Знак Char"/>
    <w:basedOn w:val="DefaultParagraphFont"/>
    <w:link w:val="BalloonText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Normal"/>
    <w:next w:val="Normal"/>
    <w:uiPriority w:val="99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">
    <w:name w:val="çàãîëîâîê 5"/>
    <w:basedOn w:val="Normal"/>
    <w:next w:val="Normal"/>
    <w:uiPriority w:val="99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uiPriority w:val="99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uiPriority w:val="99"/>
    <w:rsid w:val="00A91DCA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ppendix">
    <w:name w:val="Appendix"/>
    <w:basedOn w:val="Normal"/>
    <w:uiPriority w:val="99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87A29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rsid w:val="00A91DC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uiPriority w:val="99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uiPriority w:val="99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A91DC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87A29"/>
    <w:rPr>
      <w:rFonts w:ascii="Cambria" w:hAnsi="Cambria" w:cs="Times New Roman"/>
      <w:sz w:val="24"/>
      <w:szCs w:val="24"/>
    </w:rPr>
  </w:style>
  <w:style w:type="paragraph" w:styleId="List">
    <w:name w:val="List"/>
    <w:basedOn w:val="Normal"/>
    <w:uiPriority w:val="99"/>
    <w:rsid w:val="00A91DCA"/>
    <w:pPr>
      <w:ind w:left="283" w:hanging="283"/>
    </w:pPr>
  </w:style>
  <w:style w:type="paragraph" w:customStyle="1" w:styleId="ConsPlusNonformat">
    <w:name w:val="ConsPlusNonformat"/>
    <w:uiPriority w:val="99"/>
    <w:rsid w:val="00A91DC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4">
    <w:name w:val="Знак Знак4"/>
    <w:basedOn w:val="DefaultParagraphFont"/>
    <w:uiPriority w:val="99"/>
    <w:rsid w:val="00A91DCA"/>
    <w:rPr>
      <w:rFonts w:ascii="Courier New" w:hAnsi="Courier New" w:cs="Courier New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CC1BF0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7A29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CC1BF0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4F71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218</Words>
  <Characters>1246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36</dc:title>
  <dc:subject/>
  <dc:creator>1</dc:creator>
  <cp:keywords/>
  <dc:description/>
  <cp:lastModifiedBy>ADM</cp:lastModifiedBy>
  <cp:revision>11</cp:revision>
  <cp:lastPrinted>2016-12-08T05:25:00Z</cp:lastPrinted>
  <dcterms:created xsi:type="dcterms:W3CDTF">2013-12-19T12:06:00Z</dcterms:created>
  <dcterms:modified xsi:type="dcterms:W3CDTF">2018-11-09T13:10:00Z</dcterms:modified>
</cp:coreProperties>
</file>